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f3b994" w14:textId="1f3b99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3A2FCC">
        <w:t>589/2021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3A2FCC">
        <w:t>17. St-589/2021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</w:t>
      </w:r>
      <w:r w:rsidR="003A2FCC">
        <w:t>Podružnica Karlovac, Ul. Pavla Vitezovića 1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A2FC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A2FCC">
        <w:t>TURRIS jednostavno društvo s ograničenom odgovornošću za medijske usluge, elektr</w:t>
      </w:r>
      <w:r w:rsidR="003A2FCC">
        <w:t xml:space="preserve">oničke komunikacije i trgovinu, OIB: 89739083849, Karlovac, </w:t>
      </w:r>
      <w:proofErr w:type="spellStart"/>
      <w:r w:rsidR="003A2FCC">
        <w:t>Rečica</w:t>
      </w:r>
      <w:proofErr w:type="spellEnd"/>
      <w:r w:rsidR="003A2FCC">
        <w:t xml:space="preserve"> 234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2FCC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A2F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2FC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A2FC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A2FC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A2FC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F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2FC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2F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2F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St-589/2021</izvorni_sadrzaj>
    <derivirana_varijabla naziv="DomainObject.Predmet.OznakaBroj_1">St-589/2021</derivirana_varijabla>
  </DomainObject.Predmet.OznakaBroj>
  <DomainObject.Predmet.OznakaBrojOptuznogAkta>
    <izvorni_sadrzaj>04-06-21-970</izvorni_sadrzaj>
    <derivirana_varijabla naziv="DomainObject.Predmet.OznakaBrojOptuznogAkta_1">04-06-21-970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TURRIS jednostavno društvo s ograničenom odgovornošću za medijske usluge, elektroničke komunikacije i trgovinu</izvorni_sadrzaj>
    <derivirana_varijabla naziv="DomainObject.Predmet.ProtustrankaFormated_1">  TURRIS jednostavno društvo s ograničenom odgovornošću za medijske usluge, elektroničke komunikacije i trgovinu</derivirana_varijabla>
  </DomainObject.Predmet.ProtustrankaFormated>
  <DomainObject.Predmet.ProtustrankaFormatedOIB>
    <izvorni_sadrzaj>  TURRIS jednostavno društvo s ograničenom odgovornošću za medijske usluge, elektroničke komunikacije i trgovinu, OIB 89739083849</izvorni_sadrzaj>
    <derivirana_varijabla naziv="DomainObject.Predmet.ProtustrankaFormatedOIB_1">  TURRIS jednostavno društvo s ograničenom odgovornošću za medijske usluge, elektroničke komunikacije i trgovinu, OIB 89739083849</derivirana_varijabla>
  </DomainObject.Predmet.ProtustrankaFormatedOIB>
  <DomainObject.Predmet.ProtustrankaFormatedWithAdress>
    <izvorni_sadrzaj> TURRIS jednostavno društvo s ograničenom odgovornošću za medijske usluge, elektroničke komunikacije i trgovinu, Rečica 234, 47000 Karlovac</izvorni_sadrzaj>
    <derivirana_varijabla naziv="DomainObject.Predmet.ProtustrankaFormatedWithAdress_1"> TURRIS jednostavno društvo s ograničenom odgovornošću za medijske usluge, elektroničke komunikacije i trgovinu, Rečica 234, 47000 Karlovac</derivirana_varijabla>
  </DomainObject.Predmet.ProtustrankaFormatedWithAdress>
  <DomainObject.Predmet.ProtustrankaFormatedWithAdressOIB>
    <izvorni_sadrzaj> TURRIS jednostavno društvo s ograničenom odgovornošću za medijske usluge, elektroničke komunikacije i trgovinu, OIB 89739083849, Rečica 234, 47000 Karlovac</izvorni_sadrzaj>
    <derivirana_varijabla naziv="DomainObject.Predmet.ProtustrankaFormatedWithAdressOIB_1"> TURRIS jednostavno društvo s ograničenom odgovornošću za medijske usluge, elektroničke komunikacije i trgovinu, OIB 89739083849, Rečica 234, 47000 Karlovac</derivirana_varijabla>
  </DomainObject.Predmet.ProtustrankaFormatedWithAdressOIB>
  <DomainObject.Predmet.ProtustrankaWithAdress>
    <izvorni_sadrzaj>TURRIS jednostavno društvo s ograničenom odgovornošću za medijske usluge, elektroničke komunikacije i trgovinu Rečica 234, 47000 Karlovac</izvorni_sadrzaj>
    <derivirana_varijabla naziv="DomainObject.Predmet.ProtustrankaWithAdress_1">TURRIS jednostavno društvo s ograničenom odgovornošću za medijske usluge, elektroničke komunikacije i trgovinu Rečica 234, 47000 Karlovac</derivirana_varijabla>
  </DomainObject.Predmet.ProtustrankaWithAdress>
  <DomainObject.Predmet.ProtustrankaWithAdressOIB>
    <izvorni_sadrzaj>TURRIS jednostavno društvo s ograničenom odgovornošću za medijske usluge, elektroničke komunikacije i trgovinu, OIB 89739083849, Rečica 234, 47000 Karlovac</izvorni_sadrzaj>
    <derivirana_varijabla naziv="DomainObject.Predmet.ProtustrankaWithAdressOIB_1">TURRIS jednostavno društvo s ograničenom odgovornošću za medijske usluge, elektroničke komunikacije i trgovinu, OIB 89739083849, Rečica 234, 47000 Karlovac</derivirana_varijabla>
  </DomainObject.Predmet.ProtustrankaWithAdressOIB>
  <DomainObject.Predmet.ProtustrankaNazivFormated>
    <izvorni_sadrzaj>TURRIS jednostavno društvo s ograničenom odgovornošću za medijske usluge, elektroničke komunikacije i trgovinu</izvorni_sadrzaj>
    <derivirana_varijabla naziv="DomainObject.Predmet.ProtustrankaNazivFormated_1">TURRIS jednostavno društvo s ograničenom odgovornošću za medijske usluge, elektroničke komunikacije i trgovinu</derivirana_varijabla>
  </DomainObject.Predmet.ProtustrankaNazivFormated>
  <DomainObject.Predmet.ProtustrankaNazivFormatedOIB>
    <izvorni_sadrzaj>TURRIS jednostavno društvo s ograničenom odgovornošću za medijske usluge, elektroničke komunikacije i trgovinu, OIB 89739083849</izvorni_sadrzaj>
    <derivirana_varijabla naziv="DomainObject.Predmet.ProtustrankaNazivFormatedOIB_1">TURRIS jednostavno društvo s ograničenom odgovornošću za medijske usluge, elektroničke komunikacije i trgovinu, OIB 89739083849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TURRIS jednostavno društvo s ograničenom odgovornošću za medijske usluge, elektroničke komunikacije i trgovinu</item>
    </izvorni_sadrzaj>
    <derivirana_varijabla naziv="DomainObject.Predmet.ProtuStrankaListFormated_1">
      <item>TURRIS jednostavno društvo s ograničenom odgovornošću za medijske usluge, elektroničke komunikacije i trgovinu</item>
    </derivirana_varijabla>
  </DomainObject.Predmet.ProtuStrankaListFormated>
  <DomainObject.Predmet.ProtuStrankaListFormatedOIB>
    <izvorni_sadrzaj>
      <item>TURRIS jednostavno društvo s ograničenom odgovornošću za medijske usluge, elektroničke komunikacije i trgovinu, OIB 89739083849</item>
    </izvorni_sadrzaj>
    <derivirana_varijabla naziv="DomainObject.Predmet.ProtuStrankaListFormatedOIB_1">
      <item>TURRIS jednostavno društvo s ograničenom odgovornošću za medijske usluge, elektroničke komunikacije i trgovinu, OIB 89739083849</item>
    </derivirana_varijabla>
  </DomainObject.Predmet.ProtuStrankaListFormatedOIB>
  <DomainObject.Predmet.ProtuStrankaListFormatedWithAdress>
    <izvorni_sadrzaj>
      <item>TURRIS jednostavno društvo s ograničenom odgovornošću za medijske usluge, elektroničke komunikacije i trgovinu, Rečica 234, 47000 Karlovac</item>
    </izvorni_sadrzaj>
    <derivirana_varijabla naziv="DomainObject.Predmet.ProtuStrankaListFormatedWithAdress_1">
      <item>TURRIS jednostavno društvo s ograničenom odgovornošću za medijske usluge, elektroničke komunikacije i trgovinu, Rečica 234, 47000 Karlovac</item>
    </derivirana_varijabla>
  </DomainObject.Predmet.ProtuStrankaListFormatedWithAdress>
  <DomainObject.Predmet.ProtuStrankaListFormatedWithAdressOIB>
    <izvorni_sadrzaj>
      <item>TURRIS jednostavno društvo s ograničenom odgovornošću za medijske usluge, elektroničke komunikacije i trgovinu, OIB 89739083849, Rečica 234, 47000 Karlovac</item>
    </izvorni_sadrzaj>
    <derivirana_varijabla naziv="DomainObject.Predmet.ProtuStrankaListFormatedWithAdressOIB_1">
      <item>TURRIS jednostavno društvo s ograničenom odgovornošću za medijske usluge, elektroničke komunikacije i trgovinu, OIB 89739083849, Rečica 234, 47000 Karlovac</item>
    </derivirana_varijabla>
  </DomainObject.Predmet.ProtuStrankaListFormatedWithAdressOIB>
  <DomainObject.Predmet.ProtuStrankaListNazivFormated>
    <izvorni_sadrzaj>
      <item>TURRIS jednostavno društvo s ograničenom odgovornošću za medijske usluge, elektroničke komunikacije i trgovinu</item>
    </izvorni_sadrzaj>
    <derivirana_varijabla naziv="DomainObject.Predmet.ProtuStrankaListNazivFormated_1">
      <item>TURRIS jednostavno društvo s ograničenom odgovornošću za medijske usluge, elektroničke komunikacije i trgovinu</item>
    </derivirana_varijabla>
  </DomainObject.Predmet.ProtuStrankaListNazivFormated>
  <DomainObject.Predmet.ProtuStrankaListNazivFormatedOIB>
    <izvorni_sadrzaj>
      <item>TURRIS jednostavno društvo s ograničenom odgovornošću za medijske usluge, elektroničke komunikacije i trgovinu, OIB 89739083849</item>
    </izvorni_sadrzaj>
    <derivirana_varijabla naziv="DomainObject.Predmet.ProtuStrankaListNazivFormatedOIB_1">
      <item>TURRIS jednostavno društvo s ograničenom odgovornošću za medijske usluge, elektroničke komunikacije i trgovinu, OIB 89739083849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TURRIS jednostavno društvo s ograničenom odgovornošću za medijske usluge, elektroničke komunikacije i trgovinu</izvorni_sadrzaj>
    <derivirana_varijabla naziv="DomainObject.Predmet.ProtustrankaIDrugi_1">TURRIS jednostavno društvo s ograničenom odgovornošću za medijske usluge, elektroničke komunikacije i trgovinu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TURRIS jednostavno društvo s ograničenom odgovornošću za medijske usluge, elektroničke komunikacije i trgovinu, OIB 89739083849, Rečica 234, 47000 Karlovac</izvorni_sadrzaj>
    <derivirana_varijabla naziv="DomainObject.Predmet.ProtustrankaIDrugiAdressOIB_1">TURRIS jednostavno društvo s ograničenom odgovornošću za medijske usluge, elektroničke komunikacije i trgovinu, OIB 89739083849, Rečica 234,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TURRIS jednostavno društvo s ograničenom odgovornošću za medijske usluge, elektroničke komunikacije i trgovinu</item>
      <item>Financijska agencija</item>
    </izvorni_sadrzaj>
    <derivirana_varijabla naziv="DomainObject.Predmet.SudioniciListNaziv_1">
      <item>TURRIS jednostavno društvo s ograničenom odgovornošću za medijske usluge, elektroničke komunikacije i trgovinu</item>
      <item>Financijska agencija</item>
    </derivirana_varijabla>
  </DomainObject.Predmet.SudioniciListNaziv>
  <DomainObject.Predmet.SudioniciListAdressOIB>
    <izvorni_sadrzaj>
      <item>TURRIS jednostavno društvo s ograničenom odgovornošću za medijske usluge, elektroničke komunikacije i trgovinu, OIB 89739083849, Rečica 234,47000 Karlovac</item>
      <item>Financijska agencija, OIB 85821130368, UL.PAVLA VITEZOVIĆA 1,47000 Karlovac</item>
    </izvorni_sadrzaj>
    <derivirana_varijabla naziv="DomainObject.Predmet.SudioniciListAdressOIB_1">
      <item>TURRIS jednostavno društvo s ograničenom odgovornošću za medijske usluge, elektroničke komunikacije i trgovinu, OIB 89739083849, Rečica 234,47000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89739083849</item>
      <item>, OIB 85821130368</item>
    </izvorni_sadrzaj>
    <derivirana_varijabla naziv="DomainObject.Predmet.SudioniciListNazivOIB_1">
      <item>, OIB 89739083849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147</properties:Words>
  <properties:Characters>899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2021-04-20T08:49:00Z</cp:lastPrinted>
  <dcterms:modified xmlns:xsi="http://www.w3.org/2001/XMLSchema-instance" xsi:type="dcterms:W3CDTF">2021-04-20T08:49:00Z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